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Bolton North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Bolton North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Bolton North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Bolton North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Bolton North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Bolton North East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71.9% </w:t>
      </w:r>
      <w:r w:rsidRPr="004747BF">
        <w:rPr>
          <w:rFonts w:ascii="Libre Franklin Light" w:eastAsia="Times New Roman" w:hAnsi="Libre Franklin Light" w:cs="Calibri Light"/>
        </w:rPr>
        <w:t xml:space="preserve">of those respondents classified as PGSI 8+ in Bolton North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Bolton North East is estimated to be </w:t>
      </w:r>
      <w:r w:rsidRPr="00773DF7">
        <w:rPr>
          <w:rFonts w:ascii="Libre Franklin Light" w:eastAsia="Times New Roman" w:hAnsi="Libre Franklin Light" w:cs="Calibri Light"/>
          <w:b/>
          <w:bCs/>
          <w:color w:val="C45911" w:themeColor="accent2" w:themeShade="BF"/>
        </w:rPr>
        <w:t xml:space="preserve">£4,331,630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Bolton North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Bolton North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ton Nor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Bolton North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ton Nor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Bolton North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North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ton Nor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Bolton North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Bolton North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North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Bolton North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Bolton North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Bolton North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£4,331,630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Bolton North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£70,555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£1,459,120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£104,526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£53,896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£2,614,135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£4,331,630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Bolton North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Bolton North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Bolton North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Bolton North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North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North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Bolton North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Bolton North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DC03F2-9493-4429-A195-4AF7D296F7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